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611" w:rsidRDefault="005B5611" w:rsidP="005B561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Robert SHORT</w:t>
      </w:r>
      <w:r>
        <w:t xml:space="preserve">   </w:t>
      </w:r>
      <w:proofErr w:type="gramStart"/>
      <w:r>
        <w:t xml:space="preserve">   (</w:t>
      </w:r>
      <w:proofErr w:type="gramEnd"/>
      <w:r>
        <w:t>d.1496)</w:t>
      </w:r>
    </w:p>
    <w:p w:rsidR="005B5611" w:rsidRDefault="005B5611" w:rsidP="005B561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Coldred</w:t>
      </w:r>
      <w:proofErr w:type="spellEnd"/>
      <w:r>
        <w:t>, Kent.</w:t>
      </w:r>
    </w:p>
    <w:p w:rsidR="005B5611" w:rsidRDefault="005B5611" w:rsidP="005B561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B5611" w:rsidRDefault="005B5611" w:rsidP="005B561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B5611" w:rsidRDefault="005B5611" w:rsidP="005B561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1496</w:t>
      </w:r>
      <w:r>
        <w:tab/>
        <w:t>Administration of his property and possessions was granted.   (Plomer p.431)</w:t>
      </w:r>
    </w:p>
    <w:p w:rsidR="005B5611" w:rsidRDefault="005B5611" w:rsidP="005B561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B5611" w:rsidRDefault="005B5611" w:rsidP="005B561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B5611" w:rsidRDefault="005B5611" w:rsidP="005B561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27 November 2016</w:t>
      </w:r>
    </w:p>
    <w:p w:rsidR="006B2F86" w:rsidRPr="00E71FC3" w:rsidRDefault="005B561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5611" w:rsidRDefault="005B5611" w:rsidP="00E71FC3">
      <w:pPr>
        <w:spacing w:after="0" w:line="240" w:lineRule="auto"/>
      </w:pPr>
      <w:r>
        <w:separator/>
      </w:r>
    </w:p>
  </w:endnote>
  <w:endnote w:type="continuationSeparator" w:id="0">
    <w:p w:rsidR="005B5611" w:rsidRDefault="005B561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5611" w:rsidRDefault="005B5611" w:rsidP="00E71FC3">
      <w:pPr>
        <w:spacing w:after="0" w:line="240" w:lineRule="auto"/>
      </w:pPr>
      <w:r>
        <w:separator/>
      </w:r>
    </w:p>
  </w:footnote>
  <w:footnote w:type="continuationSeparator" w:id="0">
    <w:p w:rsidR="005B5611" w:rsidRDefault="005B561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611"/>
    <w:rsid w:val="001A7C09"/>
    <w:rsid w:val="005B5611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8642D2-EFCA-45B2-AB18-4AA438339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2016-12-06T16:41:00Z</dcterms:created>
  <dcterms:modified xsi:type="dcterms:W3CDTF">2016-12-06T16:42:00Z</dcterms:modified>
</cp:coreProperties>
</file>